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4D0C30B0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220900</w:t>
      </w:r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02745C66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E7178" w:rsidRPr="00EE7178">
        <w:rPr>
          <w:rFonts w:ascii="Arial" w:eastAsia="Batang" w:hAnsi="Arial" w:cs="Arial"/>
          <w:b/>
          <w:sz w:val="24"/>
          <w:szCs w:val="24"/>
          <w:lang w:eastAsia="zh-CN"/>
        </w:rPr>
        <w:t>Enhancement of N</w:t>
      </w:r>
      <w:bookmarkStart w:id="0" w:name="_GoBack"/>
      <w:bookmarkEnd w:id="0"/>
      <w:r w:rsidR="00EE7178" w:rsidRPr="00EE7178">
        <w:rPr>
          <w:rFonts w:ascii="Arial" w:eastAsia="Batang" w:hAnsi="Arial" w:cs="Arial"/>
          <w:b/>
          <w:sz w:val="24"/>
          <w:szCs w:val="24"/>
          <w:lang w:eastAsia="zh-CN"/>
        </w:rPr>
        <w:t>etwork Slicing Phase 3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5FAD1D0E" w14:textId="77777777" w:rsidR="00C16D08" w:rsidRDefault="00C16D08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2DACC1E8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3C4A5C" w:rsidRPr="003C4A5C">
        <w:t xml:space="preserve">Stage 2 </w:t>
      </w:r>
      <w:r w:rsidR="009F472D">
        <w:t>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459CF2C0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2819BF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</w:t>
      </w:r>
      <w:r w:rsidR="002819BF">
        <w:t>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6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49134098" w:rsidR="002E440E" w:rsidRPr="00D84B4C" w:rsidRDefault="002E440E" w:rsidP="002E440E">
            <w:pPr>
              <w:pStyle w:val="TAL"/>
            </w:pP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9F56D" w14:textId="77777777" w:rsidR="000E37D7" w:rsidRDefault="000E37D7">
      <w:r>
        <w:separator/>
      </w:r>
    </w:p>
  </w:endnote>
  <w:endnote w:type="continuationSeparator" w:id="0">
    <w:p w14:paraId="7F72C4FB" w14:textId="77777777" w:rsidR="000E37D7" w:rsidRDefault="000E37D7">
      <w:r>
        <w:continuationSeparator/>
      </w:r>
    </w:p>
  </w:endnote>
  <w:endnote w:type="continuationNotice" w:id="1">
    <w:p w14:paraId="0749388A" w14:textId="77777777" w:rsidR="000E37D7" w:rsidRDefault="000E3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1E5FB" w14:textId="77777777" w:rsidR="000E37D7" w:rsidRDefault="000E37D7">
      <w:r>
        <w:separator/>
      </w:r>
    </w:p>
  </w:footnote>
  <w:footnote w:type="continuationSeparator" w:id="0">
    <w:p w14:paraId="0DF3D5C5" w14:textId="77777777" w:rsidR="000E37D7" w:rsidRDefault="000E37D7">
      <w:r>
        <w:continuationSeparator/>
      </w:r>
    </w:p>
  </w:footnote>
  <w:footnote w:type="continuationNotice" w:id="1">
    <w:p w14:paraId="226BBFB6" w14:textId="77777777" w:rsidR="000E37D7" w:rsidRDefault="000E37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7D7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19BF"/>
    <w:rsid w:val="0028502F"/>
    <w:rsid w:val="0028609C"/>
    <w:rsid w:val="00286125"/>
    <w:rsid w:val="002A623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4A5C"/>
    <w:rsid w:val="003C6DA6"/>
    <w:rsid w:val="003D2781"/>
    <w:rsid w:val="003D62A9"/>
    <w:rsid w:val="003E1638"/>
    <w:rsid w:val="003F04C7"/>
    <w:rsid w:val="003F14EA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3BFF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440A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178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57B3FA-C8D5-4F0E-B4B6-9F0DB85C8B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10</cp:revision>
  <cp:lastPrinted>2000-02-29T10:31:00Z</cp:lastPrinted>
  <dcterms:created xsi:type="dcterms:W3CDTF">2022-08-26T16:21:00Z</dcterms:created>
  <dcterms:modified xsi:type="dcterms:W3CDTF">2022-09-13T12:53:00Z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